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C9" w:rsidRDefault="000F2FC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lang w:val="bg-BG"/>
        </w:rPr>
        <w:t xml:space="preserve">    </w:t>
      </w:r>
    </w:p>
    <w:p w:rsidR="000F2FC9" w:rsidRPr="00D561C6" w:rsidRDefault="000F2FC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8</w:t>
      </w:r>
    </w:p>
    <w:p w:rsidR="000F2FC9" w:rsidRPr="00C22400" w:rsidRDefault="000F2FC9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0F2FC9" w:rsidRPr="00F81BAE">
        <w:trPr>
          <w:tblCellSpacing w:w="0" w:type="dxa"/>
        </w:trPr>
        <w:tc>
          <w:tcPr>
            <w:tcW w:w="9645" w:type="dxa"/>
          </w:tcPr>
          <w:p w:rsidR="000F2FC9" w:rsidRPr="000845E6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0F2FC9" w:rsidRPr="000845E6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845E6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F2FC9" w:rsidRPr="000845E6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……………………………………………………………………………,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………………………………………………………,</w:t>
            </w:r>
          </w:p>
        </w:tc>
      </w:tr>
      <w:tr w:rsidR="000F2FC9" w:rsidRPr="00F81BAE">
        <w:trPr>
          <w:tblCellSpacing w:w="0" w:type="dxa"/>
        </w:trPr>
        <w:tc>
          <w:tcPr>
            <w:tcW w:w="9645" w:type="dxa"/>
          </w:tcPr>
          <w:p w:rsidR="000F2FC9" w:rsidRPr="007D76E8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7D76E8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……………………………………………………………………………………………., 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0F2FC9" w:rsidRPr="00F81BAE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BC07FB" w:rsidRDefault="000F2FC9" w:rsidP="00AA40D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0D0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процедура за възлагане на обществена поръчка с предмет: „</w:t>
            </w:r>
            <w:r w:rsidRPr="00AA40D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Възлагане на автобусни превози по съществуваща линия от утвърдената областна транспортна схема от квотата на Община Искър”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2FC9" w:rsidRPr="00057085" w:rsidRDefault="000F2FC9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Информацията, съдържаща се в …………………….. (посочват се конкретна част/части от 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), да се счита за конфиденциална, тъй като съдържа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лични данни,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и/или търговски тайни (вярното се подчертава).</w:t>
            </w:r>
            <w:bookmarkStart w:id="0" w:name="_GoBack"/>
            <w:bookmarkEnd w:id="0"/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2FC9" w:rsidRPr="00057085">
        <w:trPr>
          <w:tblCellSpacing w:w="0" w:type="dxa"/>
        </w:trPr>
        <w:tc>
          <w:tcPr>
            <w:tcW w:w="964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0F2FC9" w:rsidRDefault="000F2FC9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0F2FC9" w:rsidRPr="00057085">
        <w:trPr>
          <w:tblCellSpacing w:w="0" w:type="dxa"/>
        </w:trPr>
        <w:tc>
          <w:tcPr>
            <w:tcW w:w="481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0F2FC9" w:rsidRPr="00057085" w:rsidRDefault="000F2FC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0F2FC9" w:rsidRPr="00057085">
        <w:trPr>
          <w:tblCellSpacing w:w="0" w:type="dxa"/>
        </w:trPr>
        <w:tc>
          <w:tcPr>
            <w:tcW w:w="481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0F2FC9" w:rsidRPr="00057085">
        <w:trPr>
          <w:tblCellSpacing w:w="0" w:type="dxa"/>
        </w:trPr>
        <w:tc>
          <w:tcPr>
            <w:tcW w:w="4815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48738E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0F2FC9" w:rsidRPr="00057085" w:rsidRDefault="000F2FC9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C9" w:rsidRPr="00057085" w:rsidRDefault="000F2FC9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0F2FC9" w:rsidRDefault="000F2FC9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0F2FC9" w:rsidRPr="00C22400" w:rsidRDefault="000F2FC9" w:rsidP="00C22400">
      <w:pPr>
        <w:rPr>
          <w:rFonts w:cs="Times New Roman"/>
          <w:lang w:val="bg-BG"/>
        </w:rPr>
      </w:pPr>
    </w:p>
    <w:sectPr w:rsidR="000F2FC9" w:rsidRPr="00C22400" w:rsidSect="006D459A">
      <w:headerReference w:type="default" r:id="rId6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FC9" w:rsidRDefault="000F2FC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F2FC9" w:rsidRDefault="000F2FC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FC9" w:rsidRDefault="000F2FC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F2FC9" w:rsidRDefault="000F2FC9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FC9" w:rsidRDefault="000F2FC9">
    <w:pPr>
      <w:rPr>
        <w:rFonts w:cs="Times New Roman"/>
      </w:rPr>
    </w:pPr>
  </w:p>
  <w:p w:rsidR="000F2FC9" w:rsidRDefault="000F2FC9">
    <w:pPr>
      <w:rPr>
        <w:rFonts w:cs="Times New Roman"/>
      </w:rPr>
    </w:pPr>
  </w:p>
  <w:tbl>
    <w:tblPr>
      <w:tblpPr w:leftFromText="180" w:rightFromText="180" w:horzAnchor="margin" w:tblpY="-527"/>
      <w:tblW w:w="9900" w:type="dxa"/>
      <w:tblCellSpacing w:w="0" w:type="dxa"/>
      <w:tblLayout w:type="fixed"/>
      <w:tblCellMar>
        <w:left w:w="0" w:type="dxa"/>
        <w:right w:w="0" w:type="dxa"/>
      </w:tblCellMar>
      <w:tblLook w:val="0000"/>
    </w:tblPr>
    <w:tblGrid>
      <w:gridCol w:w="9900"/>
    </w:tblGrid>
    <w:tr w:rsidR="000F2FC9" w:rsidRPr="00057085" w:rsidTr="00453492">
      <w:trPr>
        <w:tblCellSpacing w:w="0" w:type="dxa"/>
      </w:trPr>
      <w:tc>
        <w:tcPr>
          <w:tcW w:w="9900" w:type="dxa"/>
        </w:tcPr>
        <w:p w:rsidR="000F2FC9" w:rsidRPr="00F368BA" w:rsidRDefault="000F2FC9" w:rsidP="00355DC5">
          <w:pPr>
            <w:jc w:val="center"/>
            <w:rPr>
              <w:rFonts w:cs="Times New Roman"/>
            </w:rPr>
          </w:pPr>
        </w:p>
      </w:tc>
    </w:tr>
    <w:tr w:rsidR="000F2FC9" w:rsidRPr="00441F3D" w:rsidTr="00453492">
      <w:trPr>
        <w:tblCellSpacing w:w="0" w:type="dxa"/>
      </w:trPr>
      <w:tc>
        <w:tcPr>
          <w:tcW w:w="9900" w:type="dxa"/>
        </w:tcPr>
        <w:p w:rsidR="000F2FC9" w:rsidRPr="008157C3" w:rsidRDefault="000F2FC9" w:rsidP="008157C3">
          <w:pPr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157C3">
            <w:rPr>
              <w:rFonts w:ascii="Times New Roman" w:hAnsi="Times New Roman" w:cs="Times New Roman"/>
              <w:sz w:val="24"/>
              <w:szCs w:val="24"/>
            </w:rPr>
            <w:t>Открита процедура за възлагане на обществена поръчка с предмет: „Възлагане на автобусни превози по съществуваща линия от утвърдената областна транспортна схема от квотата на Община Искър”</w:t>
          </w:r>
        </w:p>
        <w:p w:rsidR="000F2FC9" w:rsidRPr="00441F3D" w:rsidRDefault="000F2FC9" w:rsidP="00355DC5">
          <w:pPr>
            <w:jc w:val="center"/>
            <w:rPr>
              <w:rStyle w:val="5pt"/>
              <w:rFonts w:ascii="Times New Roman" w:hAnsi="Times New Roman" w:cs="Times New Roman"/>
              <w:b w:val="0"/>
              <w:bCs w:val="0"/>
              <w:color w:val="000000"/>
              <w:sz w:val="24"/>
              <w:szCs w:val="24"/>
              <w:lang w:eastAsia="ru-RU"/>
            </w:rPr>
          </w:pPr>
        </w:p>
      </w:tc>
    </w:tr>
  </w:tbl>
  <w:p w:rsidR="000F2FC9" w:rsidRDefault="000F2FC9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431"/>
    <w:rsid w:val="00002015"/>
    <w:rsid w:val="00045361"/>
    <w:rsid w:val="00054FEA"/>
    <w:rsid w:val="000561C4"/>
    <w:rsid w:val="00057085"/>
    <w:rsid w:val="0006058B"/>
    <w:rsid w:val="00063529"/>
    <w:rsid w:val="0006384C"/>
    <w:rsid w:val="00071032"/>
    <w:rsid w:val="000845E6"/>
    <w:rsid w:val="00095E61"/>
    <w:rsid w:val="000B248C"/>
    <w:rsid w:val="000F19A1"/>
    <w:rsid w:val="000F2FC9"/>
    <w:rsid w:val="0010226D"/>
    <w:rsid w:val="00144BF2"/>
    <w:rsid w:val="00163110"/>
    <w:rsid w:val="001662E4"/>
    <w:rsid w:val="00195975"/>
    <w:rsid w:val="00196A56"/>
    <w:rsid w:val="001A7612"/>
    <w:rsid w:val="001D273C"/>
    <w:rsid w:val="00241C9E"/>
    <w:rsid w:val="00255FE0"/>
    <w:rsid w:val="00264BF3"/>
    <w:rsid w:val="002C725A"/>
    <w:rsid w:val="002F0894"/>
    <w:rsid w:val="00353792"/>
    <w:rsid w:val="00355DC5"/>
    <w:rsid w:val="00366F02"/>
    <w:rsid w:val="003A3ED8"/>
    <w:rsid w:val="003F000A"/>
    <w:rsid w:val="003F5C59"/>
    <w:rsid w:val="00402E5C"/>
    <w:rsid w:val="00412D2C"/>
    <w:rsid w:val="004244EB"/>
    <w:rsid w:val="00441F3D"/>
    <w:rsid w:val="004470DF"/>
    <w:rsid w:val="00453492"/>
    <w:rsid w:val="00460654"/>
    <w:rsid w:val="0048738E"/>
    <w:rsid w:val="004927A4"/>
    <w:rsid w:val="004B379B"/>
    <w:rsid w:val="004B78B3"/>
    <w:rsid w:val="004C3111"/>
    <w:rsid w:val="004C637B"/>
    <w:rsid w:val="004D1211"/>
    <w:rsid w:val="004E745B"/>
    <w:rsid w:val="005127CF"/>
    <w:rsid w:val="00525117"/>
    <w:rsid w:val="00547B42"/>
    <w:rsid w:val="00597ABF"/>
    <w:rsid w:val="005A7D0D"/>
    <w:rsid w:val="005D6792"/>
    <w:rsid w:val="0069215F"/>
    <w:rsid w:val="006C4410"/>
    <w:rsid w:val="006D459A"/>
    <w:rsid w:val="006E53AE"/>
    <w:rsid w:val="006F1281"/>
    <w:rsid w:val="00720643"/>
    <w:rsid w:val="00725E42"/>
    <w:rsid w:val="00742236"/>
    <w:rsid w:val="00754141"/>
    <w:rsid w:val="00792CF8"/>
    <w:rsid w:val="007D76E8"/>
    <w:rsid w:val="007F153C"/>
    <w:rsid w:val="008157C3"/>
    <w:rsid w:val="00830BF8"/>
    <w:rsid w:val="0083139E"/>
    <w:rsid w:val="008514E6"/>
    <w:rsid w:val="008606F6"/>
    <w:rsid w:val="00864951"/>
    <w:rsid w:val="008A1498"/>
    <w:rsid w:val="008B7A4D"/>
    <w:rsid w:val="00914CF4"/>
    <w:rsid w:val="00940BC4"/>
    <w:rsid w:val="00941B19"/>
    <w:rsid w:val="00952D94"/>
    <w:rsid w:val="009757BB"/>
    <w:rsid w:val="009A65CA"/>
    <w:rsid w:val="009B69DF"/>
    <w:rsid w:val="009E56F4"/>
    <w:rsid w:val="00A25699"/>
    <w:rsid w:val="00A35349"/>
    <w:rsid w:val="00A663AA"/>
    <w:rsid w:val="00A83BF8"/>
    <w:rsid w:val="00AA40D0"/>
    <w:rsid w:val="00AB3DD7"/>
    <w:rsid w:val="00AB4EAE"/>
    <w:rsid w:val="00AD4B9C"/>
    <w:rsid w:val="00B007BE"/>
    <w:rsid w:val="00B07EFA"/>
    <w:rsid w:val="00B12B1A"/>
    <w:rsid w:val="00B2123D"/>
    <w:rsid w:val="00B25DC9"/>
    <w:rsid w:val="00B76DFD"/>
    <w:rsid w:val="00BC07FB"/>
    <w:rsid w:val="00BF3C73"/>
    <w:rsid w:val="00C0010B"/>
    <w:rsid w:val="00C11223"/>
    <w:rsid w:val="00C22400"/>
    <w:rsid w:val="00C51C5D"/>
    <w:rsid w:val="00CA5AFC"/>
    <w:rsid w:val="00D042A6"/>
    <w:rsid w:val="00D12EE9"/>
    <w:rsid w:val="00D561C6"/>
    <w:rsid w:val="00D86C2E"/>
    <w:rsid w:val="00E00324"/>
    <w:rsid w:val="00E203E4"/>
    <w:rsid w:val="00E23171"/>
    <w:rsid w:val="00E66CEC"/>
    <w:rsid w:val="00E96593"/>
    <w:rsid w:val="00E97BA7"/>
    <w:rsid w:val="00EB24EB"/>
    <w:rsid w:val="00EB2619"/>
    <w:rsid w:val="00EE65B9"/>
    <w:rsid w:val="00EF60BF"/>
    <w:rsid w:val="00F03542"/>
    <w:rsid w:val="00F13A9C"/>
    <w:rsid w:val="00F34D6A"/>
    <w:rsid w:val="00F368BA"/>
    <w:rsid w:val="00F652B6"/>
    <w:rsid w:val="00F81BAE"/>
    <w:rsid w:val="00F908C3"/>
    <w:rsid w:val="00F96FAB"/>
    <w:rsid w:val="00FA3B2A"/>
    <w:rsid w:val="00FB42E5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1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CharChar4">
    <w:name w:val="Char Char4"/>
    <w:uiPriority w:val="99"/>
    <w:rsid w:val="00E23171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E2317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F81BAE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F81BAE"/>
    <w:pPr>
      <w:autoSpaceDE w:val="0"/>
      <w:autoSpaceDN w:val="0"/>
      <w:adjustRightInd w:val="0"/>
      <w:ind w:left="140" w:right="140" w:firstLine="840"/>
      <w:jc w:val="both"/>
    </w:pPr>
    <w:rPr>
      <w:rFonts w:cs="Calibri"/>
      <w:sz w:val="24"/>
      <w:szCs w:val="24"/>
    </w:rPr>
  </w:style>
  <w:style w:type="character" w:customStyle="1" w:styleId="CharChar">
    <w:name w:val="Char Char"/>
    <w:uiPriority w:val="99"/>
    <w:rsid w:val="00F81BAE"/>
    <w:rPr>
      <w:sz w:val="24"/>
      <w:szCs w:val="24"/>
    </w:rPr>
  </w:style>
  <w:style w:type="paragraph" w:customStyle="1" w:styleId="Char1">
    <w:name w:val="Char1"/>
    <w:basedOn w:val="Normal"/>
    <w:uiPriority w:val="99"/>
    <w:rsid w:val="004C311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basedOn w:val="DefaultParagraphFont"/>
    <w:link w:val="61"/>
    <w:uiPriority w:val="99"/>
    <w:locked/>
    <w:rsid w:val="009B69DF"/>
    <w:rPr>
      <w:b/>
      <w:bCs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9B69DF"/>
    <w:pPr>
      <w:widowControl w:val="0"/>
      <w:shd w:val="clear" w:color="auto" w:fill="FFFFFF"/>
      <w:spacing w:after="0" w:line="370" w:lineRule="exact"/>
      <w:ind w:hanging="140"/>
    </w:pPr>
    <w:rPr>
      <w:rFonts w:eastAsia="Calibri"/>
      <w:b/>
      <w:bCs/>
      <w:noProof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link w:val="DefaultParagraphFont"/>
    <w:uiPriority w:val="99"/>
    <w:rsid w:val="00441F3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8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207</Words>
  <Characters>1183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45</cp:revision>
  <dcterms:created xsi:type="dcterms:W3CDTF">2015-01-06T08:04:00Z</dcterms:created>
  <dcterms:modified xsi:type="dcterms:W3CDTF">2015-09-29T11:38:00Z</dcterms:modified>
</cp:coreProperties>
</file>